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BFEE7" w14:textId="77777777" w:rsidR="0097094C" w:rsidRPr="008642EC" w:rsidRDefault="0097094C" w:rsidP="0097094C">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bookmarkStart w:id="2" w:name="_Hlk139637338"/>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D8EE671" w14:textId="77777777" w:rsidR="0097094C" w:rsidRDefault="0097094C" w:rsidP="0097094C">
      <w:pPr>
        <w:pStyle w:val="BasicParagraph"/>
        <w:suppressAutoHyphens/>
        <w:spacing w:line="240" w:lineRule="auto"/>
        <w:rPr>
          <w:rFonts w:ascii="Times New Roman" w:hAnsi="Times New Roman" w:cs="Times New Roman"/>
          <w:b/>
          <w:bCs/>
          <w:color w:val="000000" w:themeColor="text1"/>
          <w:sz w:val="21"/>
          <w:szCs w:val="21"/>
        </w:rPr>
      </w:pPr>
    </w:p>
    <w:p w14:paraId="6E2B66EC" w14:textId="77777777" w:rsidR="0097094C" w:rsidRPr="00582653" w:rsidRDefault="0097094C" w:rsidP="0097094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2185EE7" w14:textId="77777777" w:rsidR="0097094C" w:rsidRDefault="0097094C" w:rsidP="0097094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BFD7E70" w14:textId="77777777" w:rsidR="0097094C" w:rsidRDefault="0097094C" w:rsidP="0097094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6E86335" w14:textId="77777777" w:rsidR="0097094C" w:rsidRPr="00582653" w:rsidRDefault="0097094C" w:rsidP="0097094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29BC1CE" wp14:editId="3C66EB5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C32BDE6" w14:textId="3A9ED898" w:rsidR="0097094C" w:rsidRDefault="0097094C" w:rsidP="0097094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1ABEBA2" w14:textId="77777777" w:rsidR="0097094C" w:rsidRDefault="0097094C" w:rsidP="0097094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B7B7FD8" w14:textId="77777777" w:rsidR="0097094C" w:rsidRPr="00582653" w:rsidRDefault="0097094C" w:rsidP="0097094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BE43AB7" w14:textId="77777777" w:rsidR="0097094C" w:rsidRPr="00582653" w:rsidRDefault="0097094C" w:rsidP="0097094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DAD4FA1" w14:textId="77777777" w:rsidR="0097094C" w:rsidRPr="008642EC" w:rsidRDefault="0097094C" w:rsidP="0097094C">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CD4A277" w14:textId="77777777" w:rsidR="0097094C" w:rsidRPr="008642EC" w:rsidRDefault="0097094C" w:rsidP="0097094C">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46973F1" w14:textId="77777777" w:rsidR="0097094C" w:rsidRPr="00582653" w:rsidRDefault="0097094C" w:rsidP="0097094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C91ADAF" w14:textId="77777777" w:rsidR="0097094C" w:rsidRPr="008642EC" w:rsidRDefault="0097094C" w:rsidP="0097094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BC0D0D8" w14:textId="77777777" w:rsidR="0097094C" w:rsidRPr="008642EC" w:rsidRDefault="0097094C" w:rsidP="0097094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F189FC5" w14:textId="77777777" w:rsidR="0097094C" w:rsidRPr="00582653" w:rsidRDefault="0097094C" w:rsidP="0097094C">
      <w:pPr>
        <w:pStyle w:val="BasicParagraph"/>
        <w:suppressAutoHyphens/>
        <w:spacing w:line="240" w:lineRule="auto"/>
        <w:rPr>
          <w:rFonts w:ascii="Times New Roman" w:hAnsi="Times New Roman" w:cs="Times New Roman"/>
          <w:color w:val="000000" w:themeColor="text1"/>
          <w:sz w:val="21"/>
          <w:szCs w:val="21"/>
        </w:rPr>
      </w:pPr>
    </w:p>
    <w:p w14:paraId="7EB63655" w14:textId="77777777" w:rsidR="0097094C" w:rsidRPr="00582653" w:rsidRDefault="0097094C" w:rsidP="0097094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F4F5F0E" w14:textId="77777777" w:rsidR="0097094C" w:rsidRDefault="0097094C" w:rsidP="0097094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2FE5F73" w14:textId="77777777" w:rsidR="0097094C" w:rsidRDefault="0097094C" w:rsidP="0097094C">
      <w:pPr>
        <w:pStyle w:val="BasicParagraph"/>
        <w:suppressAutoHyphens/>
        <w:spacing w:line="240" w:lineRule="auto"/>
        <w:ind w:left="720"/>
        <w:rPr>
          <w:rFonts w:ascii="Times New Roman" w:hAnsi="Times New Roman" w:cs="Times New Roman"/>
          <w:color w:val="000000" w:themeColor="text1"/>
          <w:sz w:val="21"/>
          <w:szCs w:val="21"/>
        </w:rPr>
      </w:pPr>
    </w:p>
    <w:p w14:paraId="43A07D91" w14:textId="77777777" w:rsidR="0097094C" w:rsidRDefault="0097094C" w:rsidP="0097094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EFE05C1" w14:textId="77777777" w:rsidR="0097094C" w:rsidRDefault="0097094C" w:rsidP="0097094C">
      <w:pPr>
        <w:pStyle w:val="BasicParagraph"/>
        <w:suppressAutoHyphens/>
        <w:spacing w:line="240" w:lineRule="auto"/>
        <w:ind w:left="1440"/>
        <w:rPr>
          <w:rFonts w:ascii="Times New Roman" w:hAnsi="Times New Roman" w:cs="Times New Roman"/>
          <w:color w:val="000000" w:themeColor="text1"/>
          <w:sz w:val="21"/>
          <w:szCs w:val="21"/>
        </w:rPr>
      </w:pPr>
    </w:p>
    <w:p w14:paraId="722FB465" w14:textId="77777777" w:rsidR="0097094C" w:rsidRDefault="0097094C" w:rsidP="0097094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B288D7D" w14:textId="77777777" w:rsidR="0097094C" w:rsidRDefault="0097094C" w:rsidP="0097094C">
      <w:pPr>
        <w:pStyle w:val="BasicParagraph"/>
        <w:suppressAutoHyphens/>
        <w:spacing w:line="240" w:lineRule="auto"/>
        <w:ind w:left="1440"/>
        <w:rPr>
          <w:rFonts w:ascii="Times New Roman" w:hAnsi="Times New Roman" w:cs="Times New Roman"/>
          <w:color w:val="000000" w:themeColor="text1"/>
          <w:sz w:val="21"/>
          <w:szCs w:val="21"/>
        </w:rPr>
      </w:pPr>
    </w:p>
    <w:p w14:paraId="4DC8C58F" w14:textId="77777777" w:rsidR="0097094C" w:rsidRDefault="0097094C" w:rsidP="0097094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864AB92" w14:textId="77777777" w:rsidR="0097094C" w:rsidRDefault="0097094C">
      <w:pPr>
        <w:spacing w:before="0" w:after="160" w:line="259" w:lineRule="auto"/>
        <w:rPr>
          <w:rFonts w:ascii="Calibri" w:eastAsiaTheme="majorEastAsia" w:hAnsi="Calibri" w:cstheme="majorBidi"/>
          <w:b/>
          <w:color w:val="0031A7" w:themeColor="text2"/>
          <w:sz w:val="32"/>
          <w:szCs w:val="32"/>
        </w:rPr>
      </w:pPr>
      <w:bookmarkStart w:id="3" w:name="_GoBack"/>
      <w:bookmarkEnd w:id="2"/>
      <w:bookmarkEnd w:id="3"/>
      <w:r>
        <w:br w:type="page"/>
      </w:r>
    </w:p>
    <w:p w14:paraId="0F7F0AA9" w14:textId="58ED7314"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4"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4"/>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5" w:name="_Toc115176801"/>
      <w:r w:rsidRPr="00C03C41">
        <w:t>Report Template</w:t>
      </w:r>
      <w:bookmarkEnd w:id="5"/>
    </w:p>
    <w:p w14:paraId="5B50DAC1" w14:textId="77777777" w:rsidR="00C03C41" w:rsidRPr="00C03C41" w:rsidRDefault="00C03C41" w:rsidP="00BB20CD">
      <w:pPr>
        <w:pStyle w:val="Heading2"/>
      </w:pPr>
      <w:bookmarkStart w:id="6" w:name="_Toc115176802"/>
      <w:r w:rsidRPr="00C03C41">
        <w:t>Title</w:t>
      </w:r>
      <w:bookmarkEnd w:id="6"/>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7" w:name="_Toc115176803"/>
      <w:r w:rsidRPr="00C03C41">
        <w:lastRenderedPageBreak/>
        <w:t>Table of contents</w:t>
      </w:r>
      <w:bookmarkEnd w:id="7"/>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97094C">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97094C">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97094C">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97094C">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97094C">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97094C">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97094C">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97094C">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97094C">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97094C">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8" w:name="_Toc115176804"/>
      <w:r w:rsidRPr="00C03C41">
        <w:t>Introduction</w:t>
      </w:r>
      <w:bookmarkEnd w:id="8"/>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9" w:name="_Toc115176805"/>
      <w:r w:rsidRPr="00C03C41">
        <w:t>Executive summary also called Abstract</w:t>
      </w:r>
      <w:bookmarkEnd w:id="9"/>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10" w:name="_Toc115176806"/>
      <w:r w:rsidRPr="00C03C41">
        <w:t>Body</w:t>
      </w:r>
      <w:bookmarkEnd w:id="10"/>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1" w:name="_Toc115176807"/>
      <w:r w:rsidRPr="00C03C41">
        <w:t>Conclusion</w:t>
      </w:r>
      <w:bookmarkEnd w:id="11"/>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2" w:name="_Toc115176808"/>
      <w:r w:rsidRPr="00C03C41">
        <w:lastRenderedPageBreak/>
        <w:t>Recommendations</w:t>
      </w:r>
      <w:bookmarkEnd w:id="12"/>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3" w:name="_Toc115176809"/>
      <w:r w:rsidRPr="00C03C41">
        <w:t>References/Bibliography</w:t>
      </w:r>
      <w:bookmarkEnd w:id="13"/>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4" w:name="_Toc115176810"/>
      <w:r w:rsidRPr="00C03C41">
        <w:t>Appendix</w:t>
      </w:r>
      <w:bookmarkEnd w:id="14"/>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97094C">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6"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094C"/>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97094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7094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16CA4-CB18-48AC-A625-12D9200D94EE}"/>
</file>

<file path=customXml/itemProps2.xml><?xml version="1.0" encoding="utf-8"?>
<ds:datastoreItem xmlns:ds="http://schemas.openxmlformats.org/officeDocument/2006/customXml" ds:itemID="{82FE68D3-1755-4597-8A18-3F129BA2EA43}">
  <ds:schemaRefs>
    <ds:schemaRef ds:uri="http://schemas.microsoft.com/office/infopath/2007/PartnerControls"/>
    <ds:schemaRef ds:uri="http://schemas.microsoft.com/office/2006/documentManagement/types"/>
    <ds:schemaRef ds:uri="http://purl.org/dc/elements/1.1/"/>
    <ds:schemaRef ds:uri="eb061674-04de-4199-bb79-1efcf488eb3c"/>
    <ds:schemaRef ds:uri="http://schemas.openxmlformats.org/package/2006/metadata/core-properties"/>
    <ds:schemaRef ds:uri="fb6fb33a-b717-480d-a383-73aeed660253"/>
    <ds:schemaRef ds:uri="http://schemas.microsoft.com/office/2006/metadata/properti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3CBB0740-567E-42AD-B8BB-BAD16B110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MPower108 Report template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2023-07-07T05:53:00Z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